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35646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genția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ezvoltare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egională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35646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35646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02670">
              <w:rPr>
                <w:rFonts w:ascii="Trebuchet MS" w:hAnsi="Trebuchet MS"/>
                <w:sz w:val="20"/>
                <w:szCs w:val="20"/>
              </w:rPr>
              <w:t>2</w:t>
            </w:r>
            <w:r w:rsidR="008E0F58">
              <w:rPr>
                <w:rFonts w:ascii="Trebuchet MS" w:hAnsi="Trebuchet MS"/>
                <w:sz w:val="20"/>
                <w:szCs w:val="20"/>
              </w:rPr>
              <w:t>3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.0</w:t>
            </w:r>
            <w:r w:rsidR="002259A9">
              <w:rPr>
                <w:rFonts w:ascii="Trebuchet MS" w:hAnsi="Trebuchet MS"/>
                <w:sz w:val="20"/>
                <w:szCs w:val="20"/>
              </w:rPr>
              <w:t>6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.201</w:t>
            </w:r>
            <w:r w:rsidR="002462C0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 expert </w:t>
            </w:r>
            <w:r w:rsidR="00FE6682">
              <w:rPr>
                <w:rFonts w:ascii="Trebuchet MS" w:hAnsi="Trebuchet MS"/>
                <w:sz w:val="20"/>
                <w:szCs w:val="20"/>
              </w:rPr>
              <w:t xml:space="preserve">SMIS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>Compartimentului Asistență Tehnică și Relația cu AM PO</w:t>
            </w:r>
            <w:r w:rsidR="00D947C1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Direcția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Organism Intermediar PO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24118E" w:rsidRPr="00535646">
              <w:rPr>
                <w:rFonts w:ascii="Trebuchet MS" w:hAnsi="Trebuchet MS"/>
                <w:sz w:val="20"/>
                <w:szCs w:val="20"/>
              </w:rPr>
              <w:t>,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la sediul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>, Str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35646">
              <w:rPr>
                <w:rFonts w:ascii="Trebuchet MS" w:hAnsi="Trebuchet MS"/>
                <w:sz w:val="20"/>
                <w:szCs w:val="20"/>
              </w:rPr>
              <w:t>7A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ul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de 1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2 luni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35646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35646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144ACC" w:rsidRPr="00535646">
              <w:rPr>
                <w:rFonts w:ascii="Trebuchet MS" w:hAnsi="Trebuchet MS" w:cs="Arial"/>
                <w:sz w:val="20"/>
                <w:szCs w:val="20"/>
              </w:rPr>
              <w:t>ul acesteia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Cursuri de instruire în domeniul IT, în cazul în care candidatul nu este absolvent de studii superioare de specialitate în acest domeniu;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Cunoştinţe foarte bune în următoarele domenii: configurare şi administrare reţea de calculatoare şi acces internet, configurare şi administrare sisteme de calcul (ce rulează sisteme de operare Windows) hardware şi software, utilizare avansată a suitei Microsoft Office (Word, Excel, PowerPoint, Outlook, Acce</w:t>
            </w:r>
            <w:r w:rsidR="00F1277C" w:rsidRPr="0053564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s);</w:t>
            </w:r>
          </w:p>
          <w:p w:rsidR="000929BB" w:rsidRPr="00535646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35646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35646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35646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E0F58" w:rsidRPr="008E0F58">
              <w:rPr>
                <w:rFonts w:ascii="Trebuchet MS" w:hAnsi="Trebuchet MS" w:cs="Arial"/>
                <w:b/>
                <w:sz w:val="20"/>
                <w:szCs w:val="20"/>
              </w:rPr>
              <w:t>22</w:t>
            </w:r>
            <w:r w:rsidR="0080496C" w:rsidRPr="008E0F58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2259A9">
              <w:rPr>
                <w:rFonts w:ascii="Trebuchet MS" w:hAnsi="Trebuchet MS" w:cs="Arial"/>
                <w:b/>
                <w:sz w:val="20"/>
                <w:szCs w:val="20"/>
              </w:rPr>
              <w:t>6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535646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35646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BA7394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35646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35646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bookmarkStart w:id="0" w:name="_GoBack"/>
            <w:r w:rsidR="008E0F58" w:rsidRPr="008E0F58">
              <w:rPr>
                <w:rFonts w:ascii="Trebuchet MS" w:hAnsi="Trebuchet MS" w:cs="Arial"/>
                <w:b/>
                <w:sz w:val="20"/>
                <w:szCs w:val="20"/>
              </w:rPr>
              <w:t>23</w:t>
            </w:r>
            <w:bookmarkEnd w:id="0"/>
            <w:r w:rsidR="009669FE" w:rsidRPr="002259A9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2259A9" w:rsidRPr="002259A9">
              <w:rPr>
                <w:rFonts w:ascii="Trebuchet MS" w:hAnsi="Trebuchet MS" w:cs="Arial"/>
                <w:b/>
                <w:sz w:val="20"/>
                <w:szCs w:val="20"/>
              </w:rPr>
              <w:t>6</w:t>
            </w:r>
            <w:r w:rsidR="009669FE" w:rsidRPr="002259A9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2259A9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3564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35646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35646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35646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35646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i, tel. 0242/331769. Persoane de contact:</w:t>
            </w:r>
            <w:r w:rsidR="00A673F8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E</w:t>
            </w:r>
            <w:r w:rsidR="004F050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zaru Felix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Șef compartiment AT și relația cu AM</w:t>
            </w:r>
            <w:r w:rsidR="00793887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POR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852BE5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felix.ezaru@adrmuntenia.ro</w:t>
              </w:r>
            </w:hyperlink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535646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481664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35646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D93" w:rsidRDefault="008D1D93">
      <w:r>
        <w:separator/>
      </w:r>
    </w:p>
  </w:endnote>
  <w:endnote w:type="continuationSeparator" w:id="0">
    <w:p w:rsidR="008D1D93" w:rsidRDefault="008D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D93" w:rsidRDefault="008D1D93">
      <w:r>
        <w:separator/>
      </w:r>
    </w:p>
  </w:footnote>
  <w:footnote w:type="continuationSeparator" w:id="0">
    <w:p w:rsidR="008D1D93" w:rsidRDefault="008D1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C7640"/>
    <w:rsid w:val="000E53CE"/>
    <w:rsid w:val="0011782D"/>
    <w:rsid w:val="00142F53"/>
    <w:rsid w:val="00144ACC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59A9"/>
    <w:rsid w:val="00227D61"/>
    <w:rsid w:val="00236055"/>
    <w:rsid w:val="0024118E"/>
    <w:rsid w:val="002462C0"/>
    <w:rsid w:val="00252270"/>
    <w:rsid w:val="002770D1"/>
    <w:rsid w:val="00287FC2"/>
    <w:rsid w:val="002E467B"/>
    <w:rsid w:val="00302670"/>
    <w:rsid w:val="00342E5F"/>
    <w:rsid w:val="00354CDD"/>
    <w:rsid w:val="003706AE"/>
    <w:rsid w:val="003841BB"/>
    <w:rsid w:val="0038564D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1664"/>
    <w:rsid w:val="00484E52"/>
    <w:rsid w:val="004B53D4"/>
    <w:rsid w:val="004C3A30"/>
    <w:rsid w:val="004C54F8"/>
    <w:rsid w:val="004E6A95"/>
    <w:rsid w:val="004F050B"/>
    <w:rsid w:val="00516F85"/>
    <w:rsid w:val="00522A1F"/>
    <w:rsid w:val="00535646"/>
    <w:rsid w:val="005445E3"/>
    <w:rsid w:val="00560AA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26A80"/>
    <w:rsid w:val="007459B0"/>
    <w:rsid w:val="0075097E"/>
    <w:rsid w:val="00755E67"/>
    <w:rsid w:val="00763A6E"/>
    <w:rsid w:val="0077313A"/>
    <w:rsid w:val="00793887"/>
    <w:rsid w:val="007945A7"/>
    <w:rsid w:val="007B06D8"/>
    <w:rsid w:val="007E52C8"/>
    <w:rsid w:val="007E7920"/>
    <w:rsid w:val="00800733"/>
    <w:rsid w:val="008036BF"/>
    <w:rsid w:val="0080496C"/>
    <w:rsid w:val="00805A89"/>
    <w:rsid w:val="0080740B"/>
    <w:rsid w:val="008168AF"/>
    <w:rsid w:val="00822956"/>
    <w:rsid w:val="008259BD"/>
    <w:rsid w:val="00852BE5"/>
    <w:rsid w:val="0085406D"/>
    <w:rsid w:val="008731E2"/>
    <w:rsid w:val="00886756"/>
    <w:rsid w:val="008954D9"/>
    <w:rsid w:val="00895F4A"/>
    <w:rsid w:val="008964DD"/>
    <w:rsid w:val="008D1D93"/>
    <w:rsid w:val="008D376C"/>
    <w:rsid w:val="008D63A6"/>
    <w:rsid w:val="008E0F58"/>
    <w:rsid w:val="008E1D6F"/>
    <w:rsid w:val="00930EED"/>
    <w:rsid w:val="00934576"/>
    <w:rsid w:val="009669FE"/>
    <w:rsid w:val="0097746C"/>
    <w:rsid w:val="009940E1"/>
    <w:rsid w:val="009A66B8"/>
    <w:rsid w:val="009A7F9A"/>
    <w:rsid w:val="009D6A5F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73F8"/>
    <w:rsid w:val="00A7688C"/>
    <w:rsid w:val="00A76F16"/>
    <w:rsid w:val="00AB5B47"/>
    <w:rsid w:val="00AC4E4B"/>
    <w:rsid w:val="00AD3FC5"/>
    <w:rsid w:val="00AE3175"/>
    <w:rsid w:val="00B058CD"/>
    <w:rsid w:val="00B15A69"/>
    <w:rsid w:val="00B2335D"/>
    <w:rsid w:val="00B5477C"/>
    <w:rsid w:val="00B6575E"/>
    <w:rsid w:val="00B73116"/>
    <w:rsid w:val="00B8187C"/>
    <w:rsid w:val="00B83D82"/>
    <w:rsid w:val="00B85A69"/>
    <w:rsid w:val="00BA7394"/>
    <w:rsid w:val="00BB4D08"/>
    <w:rsid w:val="00BD7911"/>
    <w:rsid w:val="00BE1F64"/>
    <w:rsid w:val="00BE3352"/>
    <w:rsid w:val="00C013A7"/>
    <w:rsid w:val="00C45DDB"/>
    <w:rsid w:val="00C637FE"/>
    <w:rsid w:val="00C7494F"/>
    <w:rsid w:val="00C76D70"/>
    <w:rsid w:val="00C84AED"/>
    <w:rsid w:val="00CB2E0A"/>
    <w:rsid w:val="00CD5831"/>
    <w:rsid w:val="00D17653"/>
    <w:rsid w:val="00D24302"/>
    <w:rsid w:val="00D313CC"/>
    <w:rsid w:val="00D333C5"/>
    <w:rsid w:val="00D45BE0"/>
    <w:rsid w:val="00D51F9B"/>
    <w:rsid w:val="00D947C1"/>
    <w:rsid w:val="00D976F0"/>
    <w:rsid w:val="00DB0A69"/>
    <w:rsid w:val="00E35A68"/>
    <w:rsid w:val="00E3704F"/>
    <w:rsid w:val="00E64F20"/>
    <w:rsid w:val="00E72690"/>
    <w:rsid w:val="00E95EAA"/>
    <w:rsid w:val="00EA5F1A"/>
    <w:rsid w:val="00EB65E2"/>
    <w:rsid w:val="00EC5E36"/>
    <w:rsid w:val="00ED40EF"/>
    <w:rsid w:val="00EE47AD"/>
    <w:rsid w:val="00EE7B7B"/>
    <w:rsid w:val="00EF4956"/>
    <w:rsid w:val="00F011AB"/>
    <w:rsid w:val="00F1277C"/>
    <w:rsid w:val="00F33F0A"/>
    <w:rsid w:val="00F474BB"/>
    <w:rsid w:val="00F5072C"/>
    <w:rsid w:val="00F643BC"/>
    <w:rsid w:val="00F72AB4"/>
    <w:rsid w:val="00F75341"/>
    <w:rsid w:val="00F8662F"/>
    <w:rsid w:val="00FA0468"/>
    <w:rsid w:val="00FC452C"/>
    <w:rsid w:val="00FD381C"/>
    <w:rsid w:val="00FE6682"/>
    <w:rsid w:val="00FF3FF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468287-10CA-4F65-BA49-E3102A1A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elix.ezaru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2295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33</cp:revision>
  <cp:lastPrinted>2010-05-28T08:33:00Z</cp:lastPrinted>
  <dcterms:created xsi:type="dcterms:W3CDTF">2015-01-12T10:15:00Z</dcterms:created>
  <dcterms:modified xsi:type="dcterms:W3CDTF">2015-06-09T12:40:00Z</dcterms:modified>
</cp:coreProperties>
</file>